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11" w:rsidRDefault="00D17611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17611" w:rsidRPr="007F0519" w:rsidRDefault="00D17611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17611" w:rsidRDefault="00D17611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17611" w:rsidRPr="007F0519" w:rsidRDefault="00D17611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D17611" w:rsidRPr="00F4290B" w:rsidRDefault="00D17611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07.12.2020    №  445</w:t>
      </w:r>
    </w:p>
    <w:p w:rsidR="00D17611" w:rsidRDefault="00D17611">
      <w:r>
        <w:rPr>
          <w:rFonts w:ascii="Times New Roman" w:hAnsi="Times New Roman" w:cs="Times New Roman"/>
        </w:rPr>
        <w:t xml:space="preserve"> г. Унеча  Брянской области</w:t>
      </w:r>
    </w:p>
    <w:p w:rsidR="00D17611" w:rsidRDefault="00D17611">
      <w:pPr>
        <w:sectPr w:rsidR="00D17611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D17611" w:rsidRPr="008B5049" w:rsidRDefault="00D1761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D17611" w:rsidRDefault="00D1761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D17611" w:rsidRDefault="00D17611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611" w:rsidRDefault="00D17611" w:rsidP="00A2658F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D17611" w:rsidRDefault="00D1761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 на  аукционе   в  электронной </w:t>
      </w:r>
    </w:p>
    <w:p w:rsidR="00D17611" w:rsidRPr="00A2658F" w:rsidRDefault="00D17611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D17611" w:rsidRPr="00070BD0" w:rsidRDefault="00D17611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D17611" w:rsidRDefault="00D17611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7611" w:rsidRPr="00A2658F" w:rsidRDefault="00D17611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FF4">
        <w:rPr>
          <w:rFonts w:ascii="Times New Roman" w:hAnsi="Times New Roman" w:cs="Times New Roman"/>
          <w:sz w:val="24"/>
          <w:szCs w:val="24"/>
        </w:rPr>
        <w:t>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6CF8">
        <w:rPr>
          <w:rFonts w:ascii="Times New Roman" w:hAnsi="Times New Roman" w:cs="Times New Roman"/>
          <w:sz w:val="24"/>
          <w:szCs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 xml:space="preserve">, руководствуясь пунктами 3.3, 3.4 главы III Положения о порядке,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 26.02.2020  №  54 «</w:t>
      </w:r>
      <w:r w:rsidRPr="0050758D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58D">
        <w:rPr>
          <w:rFonts w:ascii="Times New Roman" w:hAnsi="Times New Roman" w:cs="Times New Roman"/>
          <w:sz w:val="24"/>
          <w:szCs w:val="24"/>
        </w:rPr>
        <w:t xml:space="preserve">создании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58D">
        <w:rPr>
          <w:rFonts w:ascii="Times New Roman" w:hAnsi="Times New Roman" w:cs="Times New Roman"/>
          <w:sz w:val="24"/>
          <w:szCs w:val="24"/>
        </w:rPr>
        <w:t xml:space="preserve">комиссии по проведению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58D">
        <w:rPr>
          <w:rFonts w:ascii="Times New Roman" w:hAnsi="Times New Roman" w:cs="Times New Roman"/>
          <w:sz w:val="24"/>
          <w:szCs w:val="24"/>
        </w:rPr>
        <w:t xml:space="preserve">торгов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758D">
        <w:rPr>
          <w:rFonts w:ascii="Times New Roman" w:hAnsi="Times New Roman" w:cs="Times New Roman"/>
          <w:sz w:val="24"/>
          <w:szCs w:val="24"/>
        </w:rPr>
        <w:t>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поселение»  на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2658F">
        <w:rPr>
          <w:rFonts w:ascii="Times New Roman" w:hAnsi="Times New Roman" w:cs="Times New Roman"/>
          <w:sz w:val="24"/>
          <w:szCs w:val="24"/>
        </w:rPr>
        <w:t>.12.201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4-26 (в редакции решения от 13.03.2020 № 4-36)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3253-20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079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оценке нежилых встроенных помещений, расположенных в здании по адресу: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г. Унеча,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hAnsi="Times New Roman" w:cs="Times New Roman"/>
          <w:sz w:val="24"/>
          <w:szCs w:val="24"/>
        </w:rPr>
        <w:t>Октябрьская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д.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оценщиком ИП Гореловым В.В.,</w:t>
      </w:r>
    </w:p>
    <w:p w:rsidR="00D17611" w:rsidRDefault="00D17611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17611" w:rsidRDefault="00D17611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17611" w:rsidRPr="00A2658F" w:rsidRDefault="00D17611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394735">
        <w:rPr>
          <w:rFonts w:ascii="Times New Roman" w:hAnsi="Times New Roman" w:cs="Times New Roman"/>
          <w:sz w:val="24"/>
          <w:szCs w:val="24"/>
        </w:rPr>
        <w:t xml:space="preserve">находящееся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аукционе в электронной форме.</w:t>
      </w:r>
    </w:p>
    <w:p w:rsidR="00D17611" w:rsidRPr="00A2658F" w:rsidRDefault="00D17611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аукционе</w:t>
      </w:r>
      <w:r>
        <w:rPr>
          <w:rFonts w:ascii="Times New Roman" w:hAnsi="Times New Roman" w:cs="Times New Roman"/>
          <w:sz w:val="24"/>
          <w:szCs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D17611" w:rsidRDefault="00D1761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17611" w:rsidRDefault="00D17611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3.1.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>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D17611" w:rsidRDefault="00D17611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3.2. разместить информационное сообщение о проведении  аукциона 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 сайте  администрации Унечского  района в  сети  «Интернет»  </w:t>
      </w:r>
      <w:hyperlink r:id="rId5" w:history="1"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 сайте  оператора  электронной  площадки: </w:t>
      </w:r>
      <w:hyperlink r:id="rId6" w:history="1">
        <w:r w:rsidRPr="00CC5EC0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CC5EC0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hyperlink r:id="rId7" w:tgtFrame="_blank" w:history="1">
          <w:r w:rsidRPr="00CC5EC0">
            <w:rPr>
              <w:rStyle w:val="Hyperlink"/>
              <w:rFonts w:ascii="Times New Roman" w:hAnsi="Times New Roman"/>
              <w:color w:val="auto"/>
              <w:sz w:val="24"/>
              <w:szCs w:val="24"/>
            </w:rPr>
            <w:t>178fz.roseltorg.ru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 сайте  Российской   Федерации  в сети «Интернет» для размещения  информации о проведении торгов </w:t>
      </w:r>
      <w:hyperlink r:id="rId8" w:history="1"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torgi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gov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EE7277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D17611" w:rsidRDefault="00D17611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3.3.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</w:t>
      </w:r>
      <w:r w:rsidRPr="0019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19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190DCA">
        <w:rPr>
          <w:rFonts w:ascii="Times New Roman" w:hAnsi="Times New Roman" w:cs="Times New Roman"/>
          <w:sz w:val="24"/>
          <w:szCs w:val="24"/>
        </w:rPr>
        <w:t>дней со дня подписания договора;</w:t>
      </w:r>
    </w:p>
    <w:p w:rsidR="00D17611" w:rsidRDefault="00D1761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3.4. обеспечить оформление перехода к покупателю права собственности на имущество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D17611" w:rsidRDefault="00D17611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D17611" w:rsidRDefault="00D17611" w:rsidP="00BE590E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муниципальном печатном средстве массовой </w:t>
      </w:r>
    </w:p>
    <w:p w:rsidR="00D17611" w:rsidRDefault="00D17611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 на   официальном  сайте </w:t>
      </w:r>
    </w:p>
    <w:p w:rsidR="00D17611" w:rsidRDefault="00D17611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60B62">
        <w:rPr>
          <w:rFonts w:ascii="Times New Roman" w:hAnsi="Times New Roman" w:cs="Times New Roman"/>
          <w:sz w:val="24"/>
          <w:szCs w:val="24"/>
        </w:rPr>
        <w:t xml:space="preserve">администрации Унечского  района в  сети  «Интернет»   </w:t>
      </w:r>
      <w:hyperlink r:id="rId9" w:history="1"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unradm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 на 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</w:p>
    <w:p w:rsidR="00D17611" w:rsidRDefault="00D17611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B60B62">
        <w:rPr>
          <w:rFonts w:ascii="Times New Roman" w:hAnsi="Times New Roman" w:cs="Times New Roman"/>
          <w:sz w:val="24"/>
          <w:szCs w:val="24"/>
        </w:rPr>
        <w:t>Российской   Федерации  в сети «Интернет» для размещения  информации о проведении  торгов</w:t>
      </w:r>
    </w:p>
    <w:p w:rsidR="00D17611" w:rsidRPr="00A2658F" w:rsidRDefault="00D17611" w:rsidP="007B605B">
      <w:pPr>
        <w:tabs>
          <w:tab w:val="left" w:pos="1197"/>
        </w:tabs>
        <w:spacing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torgi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gov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r w:rsidRPr="007B605B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 сайте оператора  электронной  площадки  </w:t>
      </w:r>
      <w:hyperlink r:id="rId11" w:history="1">
        <w:r w:rsidRPr="00CC5EC0">
          <w:rPr>
            <w:rStyle w:val="Hyperlink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CC5EC0">
          <w:rPr>
            <w:rStyle w:val="Hyperlink"/>
            <w:rFonts w:ascii="Times New Roman" w:hAnsi="Times New Roman"/>
            <w:color w:val="auto"/>
            <w:sz w:val="24"/>
            <w:szCs w:val="24"/>
          </w:rPr>
          <w:t>.</w:t>
        </w:r>
        <w:hyperlink r:id="rId12" w:tgtFrame="_blank" w:history="1">
          <w:r w:rsidRPr="00CC5EC0">
            <w:rPr>
              <w:rStyle w:val="Hyperlink"/>
              <w:rFonts w:ascii="Times New Roman" w:hAnsi="Times New Roman"/>
              <w:color w:val="auto"/>
              <w:sz w:val="24"/>
              <w:szCs w:val="24"/>
            </w:rPr>
            <w:t>178fz.roseltorg.ru</w:t>
          </w:r>
        </w:hyperlink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D17611" w:rsidRPr="00A2658F" w:rsidRDefault="00D17611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D17611" w:rsidRDefault="00D17611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D17611" w:rsidRPr="00A2658F" w:rsidRDefault="00D17611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D17611" w:rsidRPr="00A2658F">
        <w:tc>
          <w:tcPr>
            <w:tcW w:w="3729" w:type="pct"/>
          </w:tcPr>
          <w:p w:rsidR="00D17611" w:rsidRPr="00A2658F" w:rsidRDefault="00D1761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11" w:rsidRDefault="00D1761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11" w:rsidRPr="00A2658F" w:rsidRDefault="00D17611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района</w:t>
            </w:r>
          </w:p>
        </w:tc>
        <w:tc>
          <w:tcPr>
            <w:tcW w:w="1271" w:type="pct"/>
          </w:tcPr>
          <w:p w:rsidR="00D17611" w:rsidRPr="00A2658F" w:rsidRDefault="00D1761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11" w:rsidRDefault="00D1761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11" w:rsidRPr="00A2658F" w:rsidRDefault="00D17611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D17611" w:rsidRPr="00A2658F">
        <w:trPr>
          <w:trHeight w:val="80"/>
        </w:trPr>
        <w:tc>
          <w:tcPr>
            <w:tcW w:w="3729" w:type="pct"/>
          </w:tcPr>
          <w:p w:rsidR="00D17611" w:rsidRPr="00A2658F" w:rsidRDefault="00D1761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17611" w:rsidRPr="00A2658F" w:rsidRDefault="00D17611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611" w:rsidRPr="00A2658F">
        <w:trPr>
          <w:trHeight w:val="930"/>
        </w:trPr>
        <w:tc>
          <w:tcPr>
            <w:tcW w:w="3729" w:type="pct"/>
          </w:tcPr>
          <w:p w:rsidR="00D17611" w:rsidRPr="00A2658F" w:rsidRDefault="00D17611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17611" w:rsidRPr="00A2658F" w:rsidRDefault="00D17611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611" w:rsidRPr="00A2658F">
        <w:tc>
          <w:tcPr>
            <w:tcW w:w="3729" w:type="pct"/>
          </w:tcPr>
          <w:p w:rsidR="00D17611" w:rsidRPr="00A2658F" w:rsidRDefault="00D1761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17611" w:rsidRPr="00A2658F" w:rsidRDefault="00D17611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611" w:rsidRPr="00A2658F">
        <w:trPr>
          <w:trHeight w:val="1308"/>
        </w:trPr>
        <w:tc>
          <w:tcPr>
            <w:tcW w:w="3729" w:type="pct"/>
          </w:tcPr>
          <w:p w:rsidR="00D17611" w:rsidRPr="00A2658F" w:rsidRDefault="00D17611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17611" w:rsidRPr="00A2658F" w:rsidRDefault="00D17611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611" w:rsidRDefault="00D1761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17611" w:rsidRDefault="00D1761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</w:t>
      </w:r>
    </w:p>
    <w:p w:rsidR="00D17611" w:rsidRDefault="00D1761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17611" w:rsidRDefault="00D1761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17611" w:rsidRDefault="00D1761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17611" w:rsidRDefault="00D17611">
      <w:pPr>
        <w:spacing w:line="240" w:lineRule="auto"/>
      </w:pPr>
      <w:r>
        <w:br w:type="page"/>
      </w:r>
    </w:p>
    <w:p w:rsidR="00D17611" w:rsidRPr="005724B2" w:rsidRDefault="00D17611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D17611" w:rsidRPr="005724B2" w:rsidRDefault="00D17611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D17611" w:rsidRPr="005724B2" w:rsidRDefault="00D17611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07.12.2020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445</w:t>
      </w:r>
    </w:p>
    <w:p w:rsidR="00D17611" w:rsidRDefault="00D17611" w:rsidP="001A4A89"/>
    <w:p w:rsidR="00D17611" w:rsidRDefault="00D17611" w:rsidP="001A4A89"/>
    <w:p w:rsidR="00D17611" w:rsidRDefault="00D17611" w:rsidP="001A4A89"/>
    <w:p w:rsidR="00D17611" w:rsidRPr="004434E8" w:rsidRDefault="00D17611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D17611" w:rsidRPr="003D6C55" w:rsidRDefault="00D17611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аукционе</w:t>
      </w:r>
      <w:r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D17611" w:rsidRDefault="00D17611" w:rsidP="001A4A89"/>
    <w:p w:rsidR="00D17611" w:rsidRDefault="00D17611" w:rsidP="001A4A89"/>
    <w:tbl>
      <w:tblPr>
        <w:tblW w:w="96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223"/>
      </w:tblGrid>
      <w:tr w:rsidR="00D17611" w:rsidRPr="00487994">
        <w:tc>
          <w:tcPr>
            <w:tcW w:w="542" w:type="dxa"/>
            <w:vAlign w:val="center"/>
          </w:tcPr>
          <w:p w:rsidR="00D17611" w:rsidRPr="004434E8" w:rsidRDefault="00D17611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17611" w:rsidRPr="004434E8" w:rsidRDefault="00D1761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D17611" w:rsidRPr="004434E8" w:rsidRDefault="00D1761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223" w:type="dxa"/>
            <w:vAlign w:val="center"/>
          </w:tcPr>
          <w:p w:rsidR="00D17611" w:rsidRPr="004434E8" w:rsidRDefault="00D1761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D17611" w:rsidRPr="004434E8" w:rsidRDefault="00D17611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D17611" w:rsidRPr="00487994">
        <w:trPr>
          <w:trHeight w:val="1380"/>
        </w:trPr>
        <w:tc>
          <w:tcPr>
            <w:tcW w:w="542" w:type="dxa"/>
          </w:tcPr>
          <w:p w:rsidR="00D17611" w:rsidRPr="00954830" w:rsidRDefault="00D17611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D17611" w:rsidRPr="00954830" w:rsidRDefault="00D17611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D17611" w:rsidRDefault="00D1761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 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</w:p>
          <w:p w:rsidR="00D17611" w:rsidRPr="00954830" w:rsidRDefault="00D1761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160201:295</w:t>
            </w:r>
          </w:p>
        </w:tc>
        <w:tc>
          <w:tcPr>
            <w:tcW w:w="2223" w:type="dxa"/>
            <w:vAlign w:val="center"/>
          </w:tcPr>
          <w:p w:rsidR="00D17611" w:rsidRPr="00954830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D17611" w:rsidRPr="00954830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D17611" w:rsidRPr="00954830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D17611" w:rsidRPr="00954830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ул. Октябрьская,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д. 3, пом. 1</w:t>
            </w:r>
          </w:p>
          <w:p w:rsidR="00D17611" w:rsidRPr="00954830" w:rsidRDefault="00D17611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D17611" w:rsidRPr="00487994">
        <w:trPr>
          <w:trHeight w:val="1380"/>
        </w:trPr>
        <w:tc>
          <w:tcPr>
            <w:tcW w:w="542" w:type="dxa"/>
          </w:tcPr>
          <w:p w:rsidR="00D17611" w:rsidRPr="00954830" w:rsidRDefault="00D17611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840" w:type="dxa"/>
          </w:tcPr>
          <w:p w:rsidR="00D17611" w:rsidRDefault="00D17611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D17611" w:rsidRDefault="00D17611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этаж № 1, площадь 21,8 кв.м.,</w:t>
            </w:r>
          </w:p>
          <w:p w:rsidR="00D17611" w:rsidRPr="00954830" w:rsidRDefault="00D17611" w:rsidP="007F7A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32:27:0160201:297</w:t>
            </w:r>
          </w:p>
        </w:tc>
        <w:tc>
          <w:tcPr>
            <w:tcW w:w="2223" w:type="dxa"/>
            <w:vAlign w:val="center"/>
          </w:tcPr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3</w:t>
            </w:r>
          </w:p>
          <w:p w:rsidR="00D17611" w:rsidRPr="00954830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611" w:rsidRPr="00487994">
        <w:trPr>
          <w:trHeight w:val="1380"/>
        </w:trPr>
        <w:tc>
          <w:tcPr>
            <w:tcW w:w="542" w:type="dxa"/>
          </w:tcPr>
          <w:p w:rsidR="00D17611" w:rsidRDefault="00D17611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0" w:type="dxa"/>
          </w:tcPr>
          <w:p w:rsidR="00D17611" w:rsidRDefault="00D1761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D17611" w:rsidRDefault="00D1761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 помещение, этаж № 2, площадь 19,8 кв.м.,</w:t>
            </w:r>
          </w:p>
          <w:p w:rsidR="00D17611" w:rsidRDefault="00D17611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32:27:0160201:316</w:t>
            </w:r>
          </w:p>
        </w:tc>
        <w:tc>
          <w:tcPr>
            <w:tcW w:w="2223" w:type="dxa"/>
            <w:vAlign w:val="center"/>
          </w:tcPr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Октябрьская, 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3, пом. 7</w:t>
            </w:r>
          </w:p>
          <w:p w:rsidR="00D17611" w:rsidRDefault="00D17611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611" w:rsidRDefault="00D17611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17611" w:rsidRDefault="00D17611" w:rsidP="001A4A89"/>
    <w:p w:rsidR="00D17611" w:rsidRDefault="00D17611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D17611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D17611" w:rsidRPr="005724B2" w:rsidRDefault="00D17611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D17611" w:rsidRPr="005724B2" w:rsidRDefault="00D1761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17611" w:rsidRDefault="00D1761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07.12.2020</w:t>
      </w:r>
      <w:r w:rsidRPr="005724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24B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445</w:t>
      </w:r>
    </w:p>
    <w:p w:rsidR="00D17611" w:rsidRDefault="00D1761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17611" w:rsidRDefault="00D17611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17611" w:rsidRDefault="00D1761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611" w:rsidRPr="00E36104" w:rsidRDefault="00D1761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611" w:rsidRPr="006D4305" w:rsidRDefault="00D17611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D17611" w:rsidRPr="00151C64" w:rsidRDefault="00D17611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678"/>
        <w:gridCol w:w="2126"/>
        <w:gridCol w:w="2127"/>
      </w:tblGrid>
      <w:tr w:rsidR="00D17611" w:rsidRPr="006D4305">
        <w:tc>
          <w:tcPr>
            <w:tcW w:w="567" w:type="dxa"/>
          </w:tcPr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муниципального 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678" w:type="dxa"/>
          </w:tcPr>
          <w:p w:rsidR="00D17611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17611" w:rsidRPr="004434E8" w:rsidRDefault="00D1761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D17611" w:rsidRPr="004434E8" w:rsidRDefault="00D17611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D17611" w:rsidRPr="006D4305">
        <w:trPr>
          <w:trHeight w:val="1111"/>
        </w:trPr>
        <w:tc>
          <w:tcPr>
            <w:tcW w:w="567" w:type="dxa"/>
          </w:tcPr>
          <w:p w:rsidR="00D17611" w:rsidRPr="004B4CBE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21,3 кв.м</w:t>
            </w:r>
          </w:p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611" w:rsidRPr="004B4CBE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1</w:t>
            </w:r>
          </w:p>
          <w:p w:rsidR="00D17611" w:rsidRPr="00A72164" w:rsidRDefault="00D17611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D17611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– 38 937,36 руб.)</w:t>
            </w:r>
          </w:p>
        </w:tc>
        <w:tc>
          <w:tcPr>
            <w:tcW w:w="2126" w:type="dxa"/>
          </w:tcPr>
          <w:p w:rsidR="00D17611" w:rsidRPr="004434E8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D17611" w:rsidRPr="004434E8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17611" w:rsidRPr="006D4305">
        <w:trPr>
          <w:trHeight w:val="1111"/>
        </w:trPr>
        <w:tc>
          <w:tcPr>
            <w:tcW w:w="567" w:type="dxa"/>
          </w:tcPr>
          <w:p w:rsidR="00D17611" w:rsidRPr="004B4CBE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D17611" w:rsidRPr="00A72164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21,8 кв.м</w:t>
            </w:r>
          </w:p>
        </w:tc>
        <w:tc>
          <w:tcPr>
            <w:tcW w:w="3260" w:type="dxa"/>
          </w:tcPr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3</w:t>
            </w:r>
          </w:p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D17611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– 55 437,42 руб.)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D17611" w:rsidRPr="004434E8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16 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D17611" w:rsidRPr="004434E8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66 525,0</w:t>
            </w:r>
          </w:p>
        </w:tc>
      </w:tr>
      <w:tr w:rsidR="00D17611" w:rsidRPr="006D4305">
        <w:trPr>
          <w:trHeight w:val="1111"/>
        </w:trPr>
        <w:tc>
          <w:tcPr>
            <w:tcW w:w="567" w:type="dxa"/>
          </w:tcPr>
          <w:p w:rsidR="00D17611" w:rsidRPr="004B4CBE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19,8 кв.м</w:t>
            </w:r>
          </w:p>
          <w:p w:rsidR="00D17611" w:rsidRPr="00A72164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район, г. Унеча, </w:t>
            </w:r>
          </w:p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Октябрьская, д. 3, пом. 7</w:t>
            </w:r>
          </w:p>
          <w:p w:rsidR="00D17611" w:rsidRDefault="00D17611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D17611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</w:p>
          <w:p w:rsidR="00D17611" w:rsidRPr="004434E8" w:rsidRDefault="00D17611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– 65 022,75 руб.)</w:t>
            </w:r>
          </w:p>
        </w:tc>
        <w:tc>
          <w:tcPr>
            <w:tcW w:w="2126" w:type="dxa"/>
          </w:tcPr>
          <w:p w:rsidR="00D17611" w:rsidRPr="004434E8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19 506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127" w:type="dxa"/>
          </w:tcPr>
          <w:p w:rsidR="00D17611" w:rsidRPr="004434E8" w:rsidRDefault="00D17611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78 027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17611" w:rsidRDefault="00D17611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D17611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065E"/>
    <w:rsid w:val="000A5846"/>
    <w:rsid w:val="000A608A"/>
    <w:rsid w:val="000C2C7C"/>
    <w:rsid w:val="000C707C"/>
    <w:rsid w:val="000D0C19"/>
    <w:rsid w:val="000E0CA2"/>
    <w:rsid w:val="000E1710"/>
    <w:rsid w:val="000E71A5"/>
    <w:rsid w:val="000F26D9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81707"/>
    <w:rsid w:val="0029620E"/>
    <w:rsid w:val="0029736D"/>
    <w:rsid w:val="002A2867"/>
    <w:rsid w:val="002A57C1"/>
    <w:rsid w:val="002A6E0B"/>
    <w:rsid w:val="002B047F"/>
    <w:rsid w:val="002B36BF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12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1C86"/>
    <w:rsid w:val="00420A19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3E96"/>
    <w:rsid w:val="00825205"/>
    <w:rsid w:val="00826F31"/>
    <w:rsid w:val="008303D6"/>
    <w:rsid w:val="0083660E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73393"/>
    <w:rsid w:val="00873BFD"/>
    <w:rsid w:val="00874655"/>
    <w:rsid w:val="008841B8"/>
    <w:rsid w:val="008949FE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1D29"/>
    <w:rsid w:val="00A04EF8"/>
    <w:rsid w:val="00A11F66"/>
    <w:rsid w:val="00A1263C"/>
    <w:rsid w:val="00A204A7"/>
    <w:rsid w:val="00A234F5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4DC4"/>
    <w:rsid w:val="00AC141C"/>
    <w:rsid w:val="00AC2879"/>
    <w:rsid w:val="00AD257C"/>
    <w:rsid w:val="00AD5D93"/>
    <w:rsid w:val="00AE086C"/>
    <w:rsid w:val="00AE0D40"/>
    <w:rsid w:val="00AE327C"/>
    <w:rsid w:val="00AF21E3"/>
    <w:rsid w:val="00B015B3"/>
    <w:rsid w:val="00B05CBC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36A8"/>
    <w:rsid w:val="00B60B62"/>
    <w:rsid w:val="00B64AAB"/>
    <w:rsid w:val="00B839C2"/>
    <w:rsid w:val="00B8510B"/>
    <w:rsid w:val="00B85DA5"/>
    <w:rsid w:val="00BB5658"/>
    <w:rsid w:val="00BB5860"/>
    <w:rsid w:val="00BB686D"/>
    <w:rsid w:val="00BC1480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C007E0"/>
    <w:rsid w:val="00C108EF"/>
    <w:rsid w:val="00C133C7"/>
    <w:rsid w:val="00C135CF"/>
    <w:rsid w:val="00C14D9B"/>
    <w:rsid w:val="00C24AB5"/>
    <w:rsid w:val="00C252D7"/>
    <w:rsid w:val="00C261B3"/>
    <w:rsid w:val="00C45569"/>
    <w:rsid w:val="00C4642A"/>
    <w:rsid w:val="00C54D97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E06CD"/>
    <w:rsid w:val="00CE76CF"/>
    <w:rsid w:val="00CF3119"/>
    <w:rsid w:val="00D008B2"/>
    <w:rsid w:val="00D02248"/>
    <w:rsid w:val="00D06EAF"/>
    <w:rsid w:val="00D0751D"/>
    <w:rsid w:val="00D11186"/>
    <w:rsid w:val="00D17611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9174D"/>
    <w:rsid w:val="00D9750C"/>
    <w:rsid w:val="00D97C97"/>
    <w:rsid w:val="00DA448A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334C7"/>
    <w:rsid w:val="00E36104"/>
    <w:rsid w:val="00E36E1D"/>
    <w:rsid w:val="00E40CE8"/>
    <w:rsid w:val="00E4302F"/>
    <w:rsid w:val="00E52931"/>
    <w:rsid w:val="00E54F8E"/>
    <w:rsid w:val="00E57A38"/>
    <w:rsid w:val="00E601AC"/>
    <w:rsid w:val="00E61236"/>
    <w:rsid w:val="00E7268D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45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www.unradm.ru" TargetMode="Externa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nradm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108</TotalTime>
  <Pages>4</Pages>
  <Words>1019</Words>
  <Characters>5809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8</cp:revision>
  <cp:lastPrinted>2020-12-04T12:45:00Z</cp:lastPrinted>
  <dcterms:created xsi:type="dcterms:W3CDTF">2020-12-03T14:01:00Z</dcterms:created>
  <dcterms:modified xsi:type="dcterms:W3CDTF">2020-12-15T14:16:00Z</dcterms:modified>
</cp:coreProperties>
</file>